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3159"/>
        <w:gridCol w:w="6547"/>
        <w:gridCol w:w="1317"/>
        <w:gridCol w:w="377"/>
        <w:gridCol w:w="1694"/>
        <w:gridCol w:w="1692"/>
        <w:gridCol w:w="64"/>
      </w:tblGrid>
      <w:tr w:rsidR="00CB4159" w:rsidTr="00811B3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>
            <w:r>
              <w:t xml:space="preserve">Приложение 8 </w:t>
            </w:r>
          </w:p>
        </w:tc>
      </w:tr>
      <w:tr w:rsidR="00CB4159" w:rsidTr="00811B3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B4159" w:rsidTr="00811B30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811B30">
            <w:r>
              <w:t xml:space="preserve">от </w:t>
            </w:r>
            <w:r w:rsidR="00811B30">
              <w:t>11 октября 2023 года</w:t>
            </w:r>
            <w:r>
              <w:rPr>
                <w:lang w:val="en-US"/>
              </w:rPr>
              <w:t xml:space="preserve"> </w:t>
            </w:r>
            <w:r>
              <w:t xml:space="preserve">№ </w:t>
            </w:r>
            <w:r w:rsidR="00811B30">
              <w:t>41-408</w:t>
            </w:r>
          </w:p>
        </w:tc>
      </w:tr>
      <w:tr w:rsidR="00CB4159" w:rsidTr="00811B30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Pr="00CB4159" w:rsidRDefault="00CB4159" w:rsidP="00051A05">
            <w:pPr>
              <w:rPr>
                <w:sz w:val="16"/>
                <w:szCs w:val="16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</w:tr>
      <w:tr w:rsidR="00CB4159" w:rsidTr="00811B30">
        <w:trPr>
          <w:gridAfter w:val="1"/>
          <w:wAfter w:w="64" w:type="dxa"/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2023 год</w:t>
            </w:r>
            <w:r w:rsidRPr="00CB4159">
              <w:br/>
            </w:r>
            <w:r>
              <w:t xml:space="preserve"> и на плановый период 2024 и 2025 годов</w:t>
            </w:r>
          </w:p>
        </w:tc>
      </w:tr>
      <w:tr w:rsidR="00CB4159" w:rsidTr="00811B30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тыс. руб.</w:t>
            </w:r>
          </w:p>
        </w:tc>
      </w:tr>
      <w:tr w:rsidR="00CB4159" w:rsidTr="00811B30">
        <w:trPr>
          <w:gridAfter w:val="1"/>
          <w:wAfter w:w="64" w:type="dxa"/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2025 год</w:t>
            </w:r>
          </w:p>
        </w:tc>
      </w:tr>
      <w:tr w:rsidR="00CB4159" w:rsidTr="00811B30">
        <w:trPr>
          <w:gridAfter w:val="1"/>
          <w:wAfter w:w="64" w:type="dxa"/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4159" w:rsidRDefault="00CB4159" w:rsidP="00051A05"/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/>
        </w:tc>
      </w:tr>
    </w:tbl>
    <w:p w:rsidR="00CB4159" w:rsidRPr="00CB4159" w:rsidRDefault="00CB415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B4159" w:rsidTr="00CB4159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59" w:rsidRDefault="00CB4159" w:rsidP="00051A05">
            <w:pPr>
              <w:jc w:val="center"/>
            </w:pPr>
            <w:r>
              <w:t>5</w:t>
            </w:r>
          </w:p>
        </w:tc>
      </w:tr>
      <w:tr w:rsidR="00CB4159" w:rsidTr="00CB4159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B4159" w:rsidRDefault="00CB4159" w:rsidP="00051A05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1 445 429,5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1 127 800,0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517 066,7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4 227 800,0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2 717 066,7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4 227 800,0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2 717 066,7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-2 200 000,0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-2 200 000,0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-517 066,7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-517 066,7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1 000 000,0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1 000 000,0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1 000 000,0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-1 517 066,7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-1 517 066,7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-1 000 000,0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</w:tr>
      <w:tr w:rsidR="00CB4159" w:rsidTr="00CB4159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B4159" w:rsidRDefault="00CB4159" w:rsidP="00051A0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-517 066,7</w:t>
            </w:r>
          </w:p>
        </w:tc>
      </w:tr>
      <w:tr w:rsidR="00CB4159" w:rsidTr="00CB4159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B4159" w:rsidRDefault="00CB4159" w:rsidP="00051A05">
            <w:pPr>
              <w:jc w:val="center"/>
            </w:pPr>
            <w:r>
              <w:lastRenderedPageBreak/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B4159" w:rsidRDefault="00CB4159" w:rsidP="00051A05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317 629,5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B4159" w:rsidRDefault="00CB4159" w:rsidP="00051A05">
            <w:pPr>
              <w:jc w:val="right"/>
            </w:pPr>
            <w:r>
              <w:t> </w:t>
            </w:r>
          </w:p>
        </w:tc>
      </w:tr>
      <w:tr w:rsidR="00CB4159" w:rsidTr="00CB4159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</w:tr>
      <w:tr w:rsidR="00CB4159" w:rsidTr="00CB4159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</w:tr>
      <w:tr w:rsidR="00CB4159" w:rsidTr="00CB4159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</w:tr>
      <w:tr w:rsidR="00CB4159" w:rsidTr="00CB4159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59" w:rsidRDefault="00CB4159" w:rsidP="00051A05">
            <w:pPr>
              <w:jc w:val="right"/>
            </w:pPr>
          </w:p>
        </w:tc>
      </w:tr>
    </w:tbl>
    <w:p w:rsidR="00CB4159" w:rsidRPr="008B6132" w:rsidRDefault="00CB4159" w:rsidP="00CB4159"/>
    <w:p w:rsidR="00E2598B" w:rsidRPr="00CB4159" w:rsidRDefault="00E2598B" w:rsidP="00CB4159"/>
    <w:sectPr w:rsidR="00E2598B" w:rsidRPr="00CB4159" w:rsidSect="00885350">
      <w:headerReference w:type="even" r:id="rId7"/>
      <w:headerReference w:type="default" r:id="rId8"/>
      <w:pgSz w:w="16838" w:h="11906" w:orient="landscape"/>
      <w:pgMar w:top="1702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BD1" w:rsidRDefault="00662BD1" w:rsidP="00CB4159">
      <w:r>
        <w:separator/>
      </w:r>
    </w:p>
  </w:endnote>
  <w:endnote w:type="continuationSeparator" w:id="1">
    <w:p w:rsidR="00662BD1" w:rsidRDefault="00662BD1" w:rsidP="00CB4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BD1" w:rsidRDefault="00662BD1" w:rsidP="00CB4159">
      <w:r>
        <w:separator/>
      </w:r>
    </w:p>
  </w:footnote>
  <w:footnote w:type="continuationSeparator" w:id="1">
    <w:p w:rsidR="00662BD1" w:rsidRDefault="00662BD1" w:rsidP="00CB4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159" w:rsidRDefault="00B4368B" w:rsidP="00603B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B415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4159" w:rsidRDefault="00CB41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159" w:rsidRDefault="00B4368B" w:rsidP="00603B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B415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1B30">
      <w:rPr>
        <w:rStyle w:val="a7"/>
        <w:noProof/>
      </w:rPr>
      <w:t>2</w:t>
    </w:r>
    <w:r>
      <w:rPr>
        <w:rStyle w:val="a7"/>
      </w:rPr>
      <w:fldChar w:fldCharType="end"/>
    </w:r>
  </w:p>
  <w:p w:rsidR="00CB4159" w:rsidRDefault="00CB415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B4159"/>
    <w:rsid w:val="001D1D0F"/>
    <w:rsid w:val="002C3F39"/>
    <w:rsid w:val="004073FE"/>
    <w:rsid w:val="00514B9F"/>
    <w:rsid w:val="00662BD1"/>
    <w:rsid w:val="006808C6"/>
    <w:rsid w:val="00811B30"/>
    <w:rsid w:val="00885350"/>
    <w:rsid w:val="00A24CAF"/>
    <w:rsid w:val="00B4368B"/>
    <w:rsid w:val="00B912FD"/>
    <w:rsid w:val="00CB4159"/>
    <w:rsid w:val="00E2598B"/>
    <w:rsid w:val="00E7501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41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4159"/>
  </w:style>
  <w:style w:type="paragraph" w:styleId="a5">
    <w:name w:val="footer"/>
    <w:basedOn w:val="a"/>
    <w:link w:val="a6"/>
    <w:uiPriority w:val="99"/>
    <w:semiHidden/>
    <w:unhideWhenUsed/>
    <w:rsid w:val="00CB41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4159"/>
  </w:style>
  <w:style w:type="character" w:styleId="a7">
    <w:name w:val="page number"/>
    <w:basedOn w:val="a0"/>
    <w:uiPriority w:val="99"/>
    <w:semiHidden/>
    <w:unhideWhenUsed/>
    <w:rsid w:val="00CB4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3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cp:lastPrinted>2023-10-09T06:36:00Z</cp:lastPrinted>
  <dcterms:created xsi:type="dcterms:W3CDTF">2023-10-11T06:36:00Z</dcterms:created>
  <dcterms:modified xsi:type="dcterms:W3CDTF">2023-10-11T06:36:00Z</dcterms:modified>
</cp:coreProperties>
</file>